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Pascasius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BOSUTHENOW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Marazion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81C03" w:rsidRDefault="00681C03" w:rsidP="00681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681C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C03" w:rsidRDefault="00681C03" w:rsidP="00E71FC3">
      <w:pPr>
        <w:spacing w:after="0" w:line="240" w:lineRule="auto"/>
      </w:pPr>
      <w:r>
        <w:separator/>
      </w:r>
    </w:p>
  </w:endnote>
  <w:endnote w:type="continuationSeparator" w:id="0">
    <w:p w:rsidR="00681C03" w:rsidRDefault="00681C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C03" w:rsidRDefault="00681C03" w:rsidP="00E71FC3">
      <w:pPr>
        <w:spacing w:after="0" w:line="240" w:lineRule="auto"/>
      </w:pPr>
      <w:r>
        <w:separator/>
      </w:r>
    </w:p>
  </w:footnote>
  <w:footnote w:type="continuationSeparator" w:id="0">
    <w:p w:rsidR="00681C03" w:rsidRDefault="00681C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03"/>
    <w:rsid w:val="00681C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E8B8C"/>
  <w15:chartTrackingRefBased/>
  <w15:docId w15:val="{5EFB80F3-D10C-4A51-A49C-8D71E16E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2016-06-02T09:15:00Z</dcterms:created>
  <dcterms:modified xsi:type="dcterms:W3CDTF">2016-06-02T09:16:00Z</dcterms:modified>
</cp:coreProperties>
</file>